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1D5" w:rsidRPr="00F83B96" w:rsidRDefault="00D811D5" w:rsidP="00D811D5">
      <w:pPr>
        <w:jc w:val="center"/>
      </w:pPr>
      <w:r w:rsidRPr="00F83B96">
        <w:object w:dxaOrig="1189" w:dyaOrig="11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39.75pt" o:ole="">
            <v:imagedata r:id="rId8" o:title=""/>
          </v:shape>
          <o:OLEObject Type="Embed" ProgID="CorelDRAW.Graphic.12" ShapeID="_x0000_i1025" DrawAspect="Content" ObjectID="_1620212107" r:id="rId9"/>
        </w:object>
      </w:r>
    </w:p>
    <w:p w:rsidR="00D811D5" w:rsidRPr="00A61915" w:rsidRDefault="00D811D5" w:rsidP="00D811D5">
      <w:pPr>
        <w:jc w:val="center"/>
        <w:rPr>
          <w:rFonts w:ascii="Times New Roman" w:hAnsi="Times New Roman"/>
          <w:i/>
          <w:sz w:val="16"/>
          <w:szCs w:val="16"/>
          <w:lang w:val="sr-Cyrl-BA"/>
        </w:rPr>
      </w:pPr>
    </w:p>
    <w:p w:rsidR="00D811D5" w:rsidRPr="00A61915" w:rsidRDefault="00D811D5" w:rsidP="00D811D5">
      <w:pPr>
        <w:jc w:val="center"/>
        <w:rPr>
          <w:rFonts w:ascii="Times New Roman" w:hAnsi="Times New Roman"/>
          <w:i/>
          <w:sz w:val="28"/>
          <w:szCs w:val="28"/>
          <w:lang w:val="sr-Cyrl-BA"/>
        </w:rPr>
      </w:pPr>
      <w:r w:rsidRPr="00A61915">
        <w:rPr>
          <w:rFonts w:ascii="Times New Roman" w:hAnsi="Times New Roman"/>
          <w:i/>
          <w:sz w:val="28"/>
          <w:szCs w:val="28"/>
          <w:lang w:val="sr-Cyrl-BA"/>
        </w:rPr>
        <w:t>Предузеће за ревизију рачуноводствених извјештаја и консалтинг</w:t>
      </w:r>
    </w:p>
    <w:p w:rsidR="00D811D5" w:rsidRPr="00A61915" w:rsidRDefault="00D811D5" w:rsidP="00D811D5">
      <w:pPr>
        <w:jc w:val="center"/>
        <w:rPr>
          <w:rFonts w:ascii="Times New Roman" w:hAnsi="Times New Roman"/>
          <w:b/>
          <w:i/>
          <w:u w:val="single"/>
          <w:lang w:val="bs-Latn-BA"/>
        </w:rPr>
      </w:pPr>
      <w:r w:rsidRPr="00A61915">
        <w:rPr>
          <w:rFonts w:ascii="Times New Roman" w:hAnsi="Times New Roman"/>
          <w:b/>
          <w:i/>
          <w:sz w:val="40"/>
          <w:lang w:val="ru-RU"/>
        </w:rPr>
        <w:t xml:space="preserve">“ </w:t>
      </w:r>
      <w:r w:rsidRPr="00A61915">
        <w:rPr>
          <w:rFonts w:ascii="Times New Roman" w:hAnsi="Times New Roman"/>
          <w:b/>
          <w:i/>
          <w:sz w:val="40"/>
          <w:lang w:val="sr-Cyrl-BA"/>
        </w:rPr>
        <w:t>ПОСЛОВНИ ИНФОРМАТОР-ПД</w:t>
      </w:r>
      <w:r w:rsidRPr="00A61915">
        <w:rPr>
          <w:rFonts w:ascii="Times New Roman" w:hAnsi="Times New Roman"/>
          <w:b/>
          <w:i/>
          <w:sz w:val="40"/>
          <w:lang w:val="ru-RU"/>
        </w:rPr>
        <w:t>“</w:t>
      </w:r>
      <w:r w:rsidRPr="00A61915">
        <w:rPr>
          <w:rFonts w:ascii="Times New Roman" w:hAnsi="Times New Roman"/>
          <w:b/>
          <w:i/>
          <w:lang w:val="ru-RU"/>
        </w:rPr>
        <w:t xml:space="preserve"> Д.О.О.</w:t>
      </w:r>
    </w:p>
    <w:p w:rsidR="00D811D5" w:rsidRPr="00A61915" w:rsidRDefault="00D811D5" w:rsidP="00D811D5">
      <w:pPr>
        <w:pStyle w:val="Heading1"/>
        <w:rPr>
          <w:rFonts w:ascii="Times New Roman" w:hAnsi="Times New Roman"/>
          <w:sz w:val="22"/>
        </w:rPr>
      </w:pPr>
      <w:r w:rsidRPr="00A61915">
        <w:rPr>
          <w:rFonts w:ascii="Times New Roman" w:hAnsi="Times New Roman"/>
          <w:i/>
          <w:sz w:val="22"/>
        </w:rPr>
        <w:t xml:space="preserve">П Р И Ј Е Д О Р, </w:t>
      </w:r>
      <w:proofErr w:type="spellStart"/>
      <w:r w:rsidRPr="00A61915">
        <w:rPr>
          <w:rFonts w:ascii="Times New Roman" w:hAnsi="Times New Roman"/>
          <w:sz w:val="22"/>
        </w:rPr>
        <w:t>Улица</w:t>
      </w:r>
      <w:proofErr w:type="spellEnd"/>
      <w:r w:rsidRPr="00A61915">
        <w:rPr>
          <w:rFonts w:ascii="Times New Roman" w:hAnsi="Times New Roman"/>
          <w:sz w:val="22"/>
        </w:rPr>
        <w:t xml:space="preserve"> </w:t>
      </w:r>
      <w:proofErr w:type="spellStart"/>
      <w:r w:rsidRPr="00A61915">
        <w:rPr>
          <w:rFonts w:ascii="Times New Roman" w:hAnsi="Times New Roman"/>
          <w:sz w:val="22"/>
        </w:rPr>
        <w:t>Николе</w:t>
      </w:r>
      <w:proofErr w:type="spellEnd"/>
      <w:r w:rsidRPr="00A61915">
        <w:rPr>
          <w:rFonts w:ascii="Times New Roman" w:hAnsi="Times New Roman"/>
          <w:sz w:val="22"/>
        </w:rPr>
        <w:t xml:space="preserve"> </w:t>
      </w:r>
      <w:proofErr w:type="spellStart"/>
      <w:r w:rsidRPr="00A61915">
        <w:rPr>
          <w:rFonts w:ascii="Times New Roman" w:hAnsi="Times New Roman"/>
          <w:sz w:val="22"/>
        </w:rPr>
        <w:t>Пашића</w:t>
      </w:r>
      <w:proofErr w:type="spellEnd"/>
      <w:r w:rsidRPr="00A61915">
        <w:rPr>
          <w:rFonts w:ascii="Times New Roman" w:hAnsi="Times New Roman"/>
          <w:sz w:val="22"/>
        </w:rPr>
        <w:t xml:space="preserve"> </w:t>
      </w:r>
      <w:proofErr w:type="spellStart"/>
      <w:r w:rsidRPr="00A61915">
        <w:rPr>
          <w:rFonts w:ascii="Times New Roman" w:hAnsi="Times New Roman"/>
          <w:sz w:val="22"/>
        </w:rPr>
        <w:t>бр</w:t>
      </w:r>
      <w:proofErr w:type="spellEnd"/>
      <w:r w:rsidRPr="00A61915">
        <w:rPr>
          <w:rFonts w:ascii="Times New Roman" w:hAnsi="Times New Roman"/>
          <w:sz w:val="22"/>
        </w:rPr>
        <w:t>. 12</w:t>
      </w:r>
    </w:p>
    <w:p w:rsidR="00D811D5" w:rsidRPr="00A61915" w:rsidRDefault="00D811D5" w:rsidP="00D811D5">
      <w:pPr>
        <w:rPr>
          <w:rFonts w:ascii="Times New Roman" w:hAnsi="Times New Roman"/>
          <w:sz w:val="8"/>
          <w:szCs w:val="8"/>
          <w:lang w:val="sr-Cyrl-BA"/>
        </w:rPr>
      </w:pPr>
    </w:p>
    <w:p w:rsidR="00D811D5" w:rsidRPr="00A61915" w:rsidRDefault="00D811D5" w:rsidP="00D811D5">
      <w:pPr>
        <w:pStyle w:val="Heading5"/>
        <w:spacing w:before="0" w:after="0"/>
        <w:jc w:val="center"/>
        <w:rPr>
          <w:rFonts w:ascii="Times New Roman" w:hAnsi="Times New Roman"/>
          <w:b w:val="0"/>
          <w:i w:val="0"/>
        </w:rPr>
      </w:pPr>
      <w:r w:rsidRPr="00A61915">
        <w:rPr>
          <w:rFonts w:ascii="Times New Roman" w:hAnsi="Times New Roman"/>
          <w:b w:val="0"/>
          <w:i w:val="0"/>
        </w:rPr>
        <w:t>ЈИБ 4402883250007</w:t>
      </w:r>
      <w:r w:rsidRPr="00A61915">
        <w:rPr>
          <w:rFonts w:ascii="Times New Roman" w:hAnsi="Times New Roman"/>
        </w:rPr>
        <w:t xml:space="preserve">; </w:t>
      </w:r>
      <w:r w:rsidRPr="00A61915">
        <w:rPr>
          <w:rFonts w:ascii="Times New Roman" w:hAnsi="Times New Roman"/>
          <w:b w:val="0"/>
          <w:i w:val="0"/>
        </w:rPr>
        <w:t>ПИБ 4402883250007</w:t>
      </w:r>
    </w:p>
    <w:p w:rsidR="00D811D5" w:rsidRPr="00A61915" w:rsidRDefault="00D811D5" w:rsidP="00D811D5">
      <w:pPr>
        <w:rPr>
          <w:rFonts w:ascii="Times New Roman" w:hAnsi="Times New Roman"/>
          <w:sz w:val="8"/>
          <w:szCs w:val="8"/>
          <w:lang w:val="sr-Cyrl-BA"/>
        </w:rPr>
      </w:pPr>
    </w:p>
    <w:p w:rsidR="00D811D5" w:rsidRPr="00A61915" w:rsidRDefault="00D811D5" w:rsidP="00D811D5">
      <w:pPr>
        <w:pBdr>
          <w:bottom w:val="single" w:sz="12" w:space="1" w:color="auto"/>
        </w:pBdr>
        <w:jc w:val="center"/>
        <w:rPr>
          <w:rFonts w:ascii="Times New Roman" w:hAnsi="Times New Roman"/>
          <w:szCs w:val="22"/>
          <w:lang w:val="ru-RU"/>
        </w:rPr>
      </w:pPr>
      <w:proofErr w:type="spellStart"/>
      <w:r w:rsidRPr="00A61915">
        <w:rPr>
          <w:rFonts w:ascii="Times New Roman" w:hAnsi="Times New Roman"/>
          <w:szCs w:val="22"/>
        </w:rPr>
        <w:t>Телeфони</w:t>
      </w:r>
      <w:proofErr w:type="spellEnd"/>
      <w:r w:rsidRPr="00A61915">
        <w:rPr>
          <w:rFonts w:ascii="Times New Roman" w:hAnsi="Times New Roman"/>
          <w:szCs w:val="22"/>
        </w:rPr>
        <w:t xml:space="preserve"> и </w:t>
      </w:r>
      <w:proofErr w:type="spellStart"/>
      <w:r w:rsidRPr="00A61915">
        <w:rPr>
          <w:rFonts w:ascii="Times New Roman" w:hAnsi="Times New Roman"/>
          <w:szCs w:val="22"/>
        </w:rPr>
        <w:t>факс</w:t>
      </w:r>
      <w:proofErr w:type="spellEnd"/>
      <w:r w:rsidRPr="00A61915">
        <w:rPr>
          <w:rFonts w:ascii="Times New Roman" w:hAnsi="Times New Roman"/>
          <w:szCs w:val="22"/>
        </w:rPr>
        <w:t xml:space="preserve">: 052/243-920, 243-921; </w:t>
      </w:r>
      <w:proofErr w:type="spellStart"/>
      <w:r w:rsidRPr="00A61915">
        <w:rPr>
          <w:rFonts w:ascii="Times New Roman" w:hAnsi="Times New Roman"/>
          <w:szCs w:val="22"/>
        </w:rPr>
        <w:t>Мобилни</w:t>
      </w:r>
      <w:proofErr w:type="spellEnd"/>
      <w:r w:rsidRPr="00A61915">
        <w:rPr>
          <w:rFonts w:ascii="Times New Roman" w:hAnsi="Times New Roman"/>
          <w:szCs w:val="22"/>
        </w:rPr>
        <w:t xml:space="preserve"> </w:t>
      </w:r>
      <w:proofErr w:type="spellStart"/>
      <w:r w:rsidRPr="00A61915">
        <w:rPr>
          <w:rFonts w:ascii="Times New Roman" w:hAnsi="Times New Roman"/>
          <w:szCs w:val="22"/>
        </w:rPr>
        <w:t>телефон</w:t>
      </w:r>
      <w:proofErr w:type="spellEnd"/>
      <w:r w:rsidRPr="00A61915">
        <w:rPr>
          <w:rFonts w:ascii="Times New Roman" w:hAnsi="Times New Roman"/>
          <w:szCs w:val="22"/>
        </w:rPr>
        <w:t xml:space="preserve"> 065/659-318; е </w:t>
      </w:r>
      <w:r w:rsidRPr="00A61915">
        <w:rPr>
          <w:rFonts w:ascii="Times New Roman" w:hAnsi="Times New Roman"/>
          <w:szCs w:val="22"/>
          <w:lang w:val="bs-Latn-BA"/>
        </w:rPr>
        <w:t xml:space="preserve">mail: </w:t>
      </w:r>
      <w:r w:rsidR="00DC6CFE">
        <w:fldChar w:fldCharType="begin"/>
      </w:r>
      <w:r w:rsidR="00190337">
        <w:instrText>HYPERLINK "mailto:krcsavic1@teol.net"</w:instrText>
      </w:r>
      <w:r w:rsidR="00DC6CFE">
        <w:fldChar w:fldCharType="separate"/>
      </w:r>
      <w:r w:rsidRPr="00A61915">
        <w:rPr>
          <w:rStyle w:val="Hyperlink"/>
          <w:rFonts w:ascii="Times New Roman" w:hAnsi="Times New Roman"/>
          <w:szCs w:val="22"/>
          <w:lang w:val="bs-Latn-BA"/>
        </w:rPr>
        <w:t>krcsavic1</w:t>
      </w:r>
      <w:r w:rsidRPr="00A61915">
        <w:rPr>
          <w:rStyle w:val="Hyperlink"/>
          <w:rFonts w:ascii="Times New Roman" w:hAnsi="Times New Roman"/>
          <w:szCs w:val="22"/>
          <w:lang w:val="ru-RU"/>
        </w:rPr>
        <w:t>@</w:t>
      </w:r>
      <w:proofErr w:type="spellStart"/>
      <w:r w:rsidRPr="00A61915">
        <w:rPr>
          <w:rStyle w:val="Hyperlink"/>
          <w:rFonts w:ascii="Times New Roman" w:hAnsi="Times New Roman"/>
          <w:szCs w:val="22"/>
        </w:rPr>
        <w:t>teol</w:t>
      </w:r>
      <w:proofErr w:type="spellEnd"/>
      <w:r w:rsidRPr="00A61915">
        <w:rPr>
          <w:rStyle w:val="Hyperlink"/>
          <w:rFonts w:ascii="Times New Roman" w:hAnsi="Times New Roman"/>
          <w:szCs w:val="22"/>
          <w:lang w:val="ru-RU"/>
        </w:rPr>
        <w:t>.</w:t>
      </w:r>
      <w:r w:rsidRPr="00A61915">
        <w:rPr>
          <w:rStyle w:val="Hyperlink"/>
          <w:rFonts w:ascii="Times New Roman" w:hAnsi="Times New Roman"/>
          <w:szCs w:val="22"/>
        </w:rPr>
        <w:t>net</w:t>
      </w:r>
      <w:r w:rsidR="00DC6CFE">
        <w:fldChar w:fldCharType="end"/>
      </w:r>
    </w:p>
    <w:p w:rsidR="00D811D5" w:rsidRDefault="00D811D5" w:rsidP="0013559B">
      <w:pPr>
        <w:spacing w:line="360" w:lineRule="auto"/>
        <w:rPr>
          <w:rFonts w:ascii="Times New Roman" w:hAnsi="Times New Roman"/>
          <w:sz w:val="24"/>
          <w:szCs w:val="24"/>
          <w:lang w:val="sr-Latn-BA"/>
        </w:rPr>
      </w:pPr>
    </w:p>
    <w:p w:rsidR="003C32E5" w:rsidRPr="00A908F4" w:rsidRDefault="00A908F4" w:rsidP="0013559B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Број:  </w:t>
      </w:r>
      <w:r w:rsidR="000D0563">
        <w:rPr>
          <w:rFonts w:ascii="Times New Roman" w:hAnsi="Times New Roman"/>
          <w:sz w:val="24"/>
          <w:szCs w:val="24"/>
        </w:rPr>
        <w:t>06/18</w:t>
      </w:r>
    </w:p>
    <w:p w:rsidR="003C32E5" w:rsidRPr="006375B4" w:rsidRDefault="003C32E5" w:rsidP="003C32E5">
      <w:pPr>
        <w:rPr>
          <w:rFonts w:ascii="Times New Roman" w:hAnsi="Times New Roman"/>
          <w:sz w:val="24"/>
          <w:szCs w:val="24"/>
          <w:lang w:val="ru-RU"/>
        </w:rPr>
      </w:pPr>
      <w:r w:rsidRPr="0013559B">
        <w:rPr>
          <w:rFonts w:ascii="Times New Roman" w:hAnsi="Times New Roman"/>
          <w:sz w:val="24"/>
          <w:szCs w:val="24"/>
          <w:lang w:val="sr-Cyrl-BA"/>
        </w:rPr>
        <w:t>Датум:</w:t>
      </w:r>
      <w:r w:rsidR="00A908F4">
        <w:rPr>
          <w:rFonts w:ascii="Times New Roman" w:hAnsi="Times New Roman"/>
          <w:sz w:val="24"/>
          <w:szCs w:val="24"/>
        </w:rPr>
        <w:t xml:space="preserve"> </w:t>
      </w:r>
      <w:r w:rsidR="00726CB9">
        <w:rPr>
          <w:rFonts w:ascii="Times New Roman" w:hAnsi="Times New Roman"/>
          <w:sz w:val="24"/>
          <w:szCs w:val="24"/>
        </w:rPr>
        <w:t>2</w:t>
      </w:r>
      <w:r w:rsidR="00EB2807">
        <w:rPr>
          <w:rFonts w:ascii="Times New Roman" w:hAnsi="Times New Roman"/>
          <w:sz w:val="24"/>
          <w:szCs w:val="24"/>
        </w:rPr>
        <w:t>4.05.</w:t>
      </w:r>
      <w:r w:rsidR="000D05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C21E6">
        <w:rPr>
          <w:rFonts w:ascii="Times New Roman" w:hAnsi="Times New Roman"/>
          <w:sz w:val="24"/>
          <w:szCs w:val="24"/>
        </w:rPr>
        <w:t>201</w:t>
      </w:r>
      <w:r w:rsidR="000D0563">
        <w:rPr>
          <w:rFonts w:ascii="Times New Roman" w:hAnsi="Times New Roman"/>
          <w:sz w:val="24"/>
          <w:szCs w:val="24"/>
        </w:rPr>
        <w:t>9</w:t>
      </w:r>
      <w:r w:rsidR="00B63689">
        <w:rPr>
          <w:rFonts w:ascii="Times New Roman" w:hAnsi="Times New Roman"/>
          <w:sz w:val="24"/>
          <w:szCs w:val="24"/>
        </w:rPr>
        <w:t xml:space="preserve"> </w:t>
      </w:r>
      <w:r w:rsidR="00A908F4">
        <w:rPr>
          <w:rFonts w:ascii="Times New Roman" w:hAnsi="Times New Roman"/>
          <w:sz w:val="24"/>
          <w:szCs w:val="24"/>
        </w:rPr>
        <w:t>.</w:t>
      </w:r>
      <w:proofErr w:type="gramEnd"/>
      <w:r w:rsidR="006375B4" w:rsidRPr="006375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375B4">
        <w:rPr>
          <w:rFonts w:ascii="Times New Roman" w:hAnsi="Times New Roman"/>
          <w:sz w:val="24"/>
          <w:szCs w:val="24"/>
          <w:lang w:val="ru-RU"/>
        </w:rPr>
        <w:t>године</w:t>
      </w:r>
    </w:p>
    <w:p w:rsidR="001D1343" w:rsidRPr="006375B4" w:rsidRDefault="001D1343">
      <w:pPr>
        <w:rPr>
          <w:rFonts w:ascii="Times New Roman" w:hAnsi="Times New Roman"/>
          <w:sz w:val="24"/>
          <w:szCs w:val="24"/>
          <w:lang w:val="ru-RU"/>
        </w:rPr>
      </w:pPr>
    </w:p>
    <w:p w:rsidR="007D7FD6" w:rsidRPr="006375B4" w:rsidRDefault="007D7FD6">
      <w:pPr>
        <w:rPr>
          <w:rFonts w:ascii="Times New Roman" w:hAnsi="Times New Roman"/>
          <w:sz w:val="24"/>
          <w:szCs w:val="24"/>
          <w:lang w:val="ru-RU"/>
        </w:rPr>
      </w:pPr>
    </w:p>
    <w:p w:rsidR="00C2362D" w:rsidRPr="006375B4" w:rsidRDefault="00C2362D">
      <w:pPr>
        <w:rPr>
          <w:rFonts w:ascii="Times New Roman" w:hAnsi="Times New Roman"/>
          <w:sz w:val="24"/>
          <w:szCs w:val="24"/>
          <w:lang w:val="ru-RU"/>
        </w:rPr>
      </w:pPr>
    </w:p>
    <w:p w:rsidR="001D1343" w:rsidRPr="006375B4" w:rsidRDefault="00DC6CFE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.1pt;margin-top:-.35pt;width:230.4pt;height:75.3pt;z-index:251657216" o:allowincell="f">
            <v:textbox style="mso-next-textbox:#_x0000_s1029">
              <w:txbxContent>
                <w:p w:rsidR="005D2FD5" w:rsidRPr="007D7FD6" w:rsidRDefault="00513773" w:rsidP="005D2FD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sr-Cyrl-BA"/>
                    </w:rPr>
                  </w:pPr>
                  <w:r w:rsidRPr="007D7FD6">
                    <w:rPr>
                      <w:rFonts w:ascii="Times New Roman" w:hAnsi="Times New Roman"/>
                      <w:sz w:val="24"/>
                      <w:szCs w:val="24"/>
                      <w:lang w:val="sr-Cyrl-BA"/>
                    </w:rPr>
                    <w:t>Електрокерамичко предузеће</w:t>
                  </w:r>
                </w:p>
                <w:p w:rsidR="00513773" w:rsidRPr="007D7FD6" w:rsidRDefault="00513773" w:rsidP="005D2FD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sr-Cyrl-BA"/>
                    </w:rPr>
                  </w:pPr>
                  <w:r w:rsidRPr="007D7FD6">
                    <w:rPr>
                      <w:rFonts w:ascii="Times New Roman" w:hAnsi="Times New Roman"/>
                      <w:sz w:val="24"/>
                      <w:szCs w:val="24"/>
                      <w:lang w:val="sr-Cyrl-BA"/>
                    </w:rPr>
                    <w:t>"ЕЛКЕР" А.Д. Љубија</w:t>
                  </w:r>
                </w:p>
                <w:p w:rsidR="005D2FD5" w:rsidRPr="007D7FD6" w:rsidRDefault="00513773" w:rsidP="005D2FD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sr-Cyrl-BA"/>
                    </w:rPr>
                  </w:pPr>
                  <w:r w:rsidRPr="007D7FD6">
                    <w:rPr>
                      <w:rFonts w:ascii="Times New Roman" w:hAnsi="Times New Roman"/>
                      <w:sz w:val="24"/>
                      <w:szCs w:val="24"/>
                      <w:lang w:val="sr-Cyrl-BA"/>
                    </w:rPr>
                    <w:t>Ул. Драге Лукића 39/а</w:t>
                  </w:r>
                </w:p>
                <w:p w:rsidR="00513773" w:rsidRPr="007D7FD6" w:rsidRDefault="00513773" w:rsidP="005D2FD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sr-Cyrl-BA"/>
                    </w:rPr>
                  </w:pPr>
                  <w:r w:rsidRPr="007D7FD6">
                    <w:rPr>
                      <w:rFonts w:ascii="Times New Roman" w:hAnsi="Times New Roman"/>
                      <w:sz w:val="24"/>
                      <w:szCs w:val="24"/>
                      <w:lang w:val="sr-Cyrl-BA"/>
                    </w:rPr>
                    <w:t>ПРИЈЕДОР</w:t>
                  </w:r>
                </w:p>
                <w:p w:rsidR="003C32E5" w:rsidRPr="002731EF" w:rsidRDefault="003C32E5" w:rsidP="00D643AD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3C32E5" w:rsidRPr="002731EF" w:rsidRDefault="003C32E5" w:rsidP="00D643AD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B52C47" w:rsidRPr="00A42764" w:rsidRDefault="00B52C47" w:rsidP="00DA75A5">
                  <w:pPr>
                    <w:pStyle w:val="Heading2"/>
                  </w:pPr>
                </w:p>
              </w:txbxContent>
            </v:textbox>
          </v:shape>
        </w:pict>
      </w:r>
    </w:p>
    <w:p w:rsidR="001D1343" w:rsidRPr="006375B4" w:rsidRDefault="001D1343">
      <w:pPr>
        <w:rPr>
          <w:rFonts w:ascii="Times New Roman" w:hAnsi="Times New Roman"/>
          <w:sz w:val="24"/>
          <w:szCs w:val="24"/>
          <w:lang w:val="ru-RU"/>
        </w:rPr>
      </w:pPr>
    </w:p>
    <w:p w:rsidR="001D1343" w:rsidRPr="006375B4" w:rsidRDefault="001D1343">
      <w:pPr>
        <w:rPr>
          <w:rFonts w:ascii="Times New Roman" w:hAnsi="Times New Roman"/>
          <w:sz w:val="24"/>
          <w:szCs w:val="24"/>
          <w:lang w:val="ru-RU"/>
        </w:rPr>
      </w:pPr>
    </w:p>
    <w:p w:rsidR="001D1343" w:rsidRPr="006375B4" w:rsidRDefault="001D1343">
      <w:pPr>
        <w:rPr>
          <w:rFonts w:ascii="Times New Roman" w:hAnsi="Times New Roman"/>
          <w:sz w:val="24"/>
          <w:szCs w:val="24"/>
          <w:lang w:val="ru-RU"/>
        </w:rPr>
      </w:pPr>
    </w:p>
    <w:p w:rsidR="001D1343" w:rsidRPr="006375B4" w:rsidRDefault="001D1343">
      <w:pPr>
        <w:rPr>
          <w:rFonts w:ascii="Times New Roman" w:hAnsi="Times New Roman"/>
          <w:sz w:val="24"/>
          <w:szCs w:val="24"/>
          <w:lang w:val="ru-RU"/>
        </w:rPr>
      </w:pPr>
    </w:p>
    <w:p w:rsidR="001D1343" w:rsidRPr="006375B4" w:rsidRDefault="001D1343">
      <w:pPr>
        <w:rPr>
          <w:rFonts w:ascii="Times New Roman" w:hAnsi="Times New Roman"/>
          <w:sz w:val="24"/>
          <w:szCs w:val="24"/>
          <w:lang w:val="ru-RU"/>
        </w:rPr>
      </w:pPr>
    </w:p>
    <w:p w:rsidR="001D1343" w:rsidRPr="006375B4" w:rsidRDefault="001D1343">
      <w:pPr>
        <w:rPr>
          <w:rFonts w:ascii="Times New Roman" w:hAnsi="Times New Roman"/>
          <w:sz w:val="24"/>
          <w:szCs w:val="24"/>
          <w:lang w:val="ru-RU"/>
        </w:rPr>
      </w:pPr>
    </w:p>
    <w:p w:rsidR="003C32E5" w:rsidRPr="006375B4" w:rsidRDefault="003C32E5">
      <w:pPr>
        <w:rPr>
          <w:rFonts w:ascii="Times New Roman" w:hAnsi="Times New Roman"/>
          <w:bCs/>
          <w:sz w:val="24"/>
          <w:szCs w:val="24"/>
          <w:lang w:val="ru-RU"/>
        </w:rPr>
      </w:pPr>
    </w:p>
    <w:p w:rsidR="003C32E5" w:rsidRPr="00A36397" w:rsidRDefault="003C32E5">
      <w:pPr>
        <w:rPr>
          <w:rFonts w:ascii="Times New Roman" w:hAnsi="Times New Roman"/>
          <w:bCs/>
          <w:sz w:val="24"/>
          <w:szCs w:val="24"/>
          <w:lang w:val="ru-RU"/>
        </w:rPr>
      </w:pPr>
      <w:r w:rsidRPr="00A36397">
        <w:rPr>
          <w:rFonts w:ascii="Times New Roman" w:hAnsi="Times New Roman"/>
          <w:bCs/>
          <w:sz w:val="24"/>
          <w:szCs w:val="24"/>
          <w:lang w:val="ru-RU"/>
        </w:rPr>
        <w:t>ПРЕДМЕТ: Изјава о независности и квалификацијама</w:t>
      </w:r>
    </w:p>
    <w:p w:rsidR="003C32E5" w:rsidRPr="007D7FD6" w:rsidRDefault="003C32E5">
      <w:pPr>
        <w:rPr>
          <w:rFonts w:ascii="Times New Roman" w:hAnsi="Times New Roman"/>
          <w:bCs/>
          <w:sz w:val="24"/>
          <w:szCs w:val="24"/>
          <w:lang w:val="sr-Cyrl-BA"/>
        </w:rPr>
      </w:pPr>
    </w:p>
    <w:p w:rsidR="007D7FD6" w:rsidRPr="007D7FD6" w:rsidRDefault="007D7FD6">
      <w:pPr>
        <w:rPr>
          <w:rFonts w:ascii="Times New Roman" w:hAnsi="Times New Roman"/>
          <w:bCs/>
          <w:sz w:val="24"/>
          <w:szCs w:val="24"/>
          <w:lang w:val="sr-Cyrl-BA"/>
        </w:rPr>
      </w:pPr>
    </w:p>
    <w:p w:rsidR="003C32E5" w:rsidRPr="007D7FD6" w:rsidRDefault="003C32E5" w:rsidP="003C32E5">
      <w:pPr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 w:rsidRPr="007D7FD6">
        <w:rPr>
          <w:rFonts w:ascii="Times New Roman" w:hAnsi="Times New Roman"/>
          <w:bCs/>
          <w:sz w:val="24"/>
          <w:szCs w:val="24"/>
          <w:lang w:val="sr-Cyrl-BA"/>
        </w:rPr>
        <w:tab/>
        <w:t>У вези наше ревизије финансијских извјештаја</w:t>
      </w:r>
      <w:r w:rsidR="00D643AD" w:rsidRPr="007D7FD6">
        <w:rPr>
          <w:rFonts w:ascii="Times New Roman" w:hAnsi="Times New Roman"/>
          <w:bCs/>
          <w:sz w:val="24"/>
          <w:szCs w:val="24"/>
          <w:lang w:val="sr-Cyrl-BA"/>
        </w:rPr>
        <w:t xml:space="preserve"> за</w:t>
      </w:r>
      <w:r w:rsidR="005D2FD5" w:rsidRPr="007D7FD6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5D2FD5" w:rsidRPr="007D7FD6">
        <w:rPr>
          <w:rFonts w:ascii="Times New Roman" w:hAnsi="Times New Roman"/>
          <w:sz w:val="24"/>
          <w:szCs w:val="24"/>
          <w:lang w:val="sr-Cyrl-BA"/>
        </w:rPr>
        <w:t>Електрокерамичко</w:t>
      </w:r>
      <w:r w:rsidR="005D2FD5" w:rsidRPr="007D7FD6">
        <w:rPr>
          <w:rFonts w:ascii="Times Cirilica" w:hAnsi="Times Cirilica"/>
          <w:sz w:val="24"/>
          <w:szCs w:val="24"/>
          <w:lang w:val="sr-Cyrl-BA"/>
        </w:rPr>
        <w:t xml:space="preserve"> </w:t>
      </w:r>
      <w:r w:rsidR="005D2FD5" w:rsidRPr="007D7FD6">
        <w:rPr>
          <w:rFonts w:ascii="Times New Roman" w:hAnsi="Times New Roman"/>
          <w:sz w:val="24"/>
          <w:szCs w:val="24"/>
          <w:lang w:val="sr-Cyrl-BA"/>
        </w:rPr>
        <w:t xml:space="preserve">предузеће </w:t>
      </w:r>
      <w:r w:rsidR="005D2FD5" w:rsidRPr="007D7FD6">
        <w:rPr>
          <w:rFonts w:ascii="Times New Roman" w:hAnsi="Times New Roman"/>
          <w:sz w:val="24"/>
          <w:szCs w:val="24"/>
          <w:lang w:val="fr-FR"/>
        </w:rPr>
        <w:t>"</w:t>
      </w:r>
      <w:r w:rsidR="005D2FD5" w:rsidRPr="007D7FD6">
        <w:rPr>
          <w:rFonts w:ascii="Times New Roman" w:hAnsi="Times New Roman"/>
          <w:sz w:val="24"/>
          <w:szCs w:val="24"/>
          <w:lang w:val="sr-Cyrl-BA"/>
        </w:rPr>
        <w:t>ЕЛКЕР</w:t>
      </w:r>
      <w:r w:rsidR="005D2FD5" w:rsidRPr="007D7FD6">
        <w:rPr>
          <w:rFonts w:ascii="Times New Roman" w:hAnsi="Times New Roman"/>
          <w:sz w:val="24"/>
          <w:szCs w:val="24"/>
          <w:lang w:val="fr-FR"/>
        </w:rPr>
        <w:t>" А.Д.</w:t>
      </w:r>
      <w:r w:rsidR="005D2FD5" w:rsidRPr="007D7FD6">
        <w:rPr>
          <w:rFonts w:ascii="Times Cirilica" w:hAnsi="Times Cirilica"/>
          <w:szCs w:val="24"/>
          <w:lang w:val="fr-FR"/>
        </w:rPr>
        <w:t xml:space="preserve"> </w:t>
      </w:r>
      <w:proofErr w:type="spellStart"/>
      <w:r w:rsidR="005D2FD5" w:rsidRPr="007D7FD6">
        <w:rPr>
          <w:rFonts w:ascii="Times New Roman" w:hAnsi="Times New Roman"/>
          <w:szCs w:val="24"/>
          <w:lang w:val="fr-FR"/>
        </w:rPr>
        <w:t>Љубија</w:t>
      </w:r>
      <w:proofErr w:type="spellEnd"/>
      <w:r w:rsidR="005D2FD5" w:rsidRPr="007D7FD6">
        <w:rPr>
          <w:rFonts w:ascii="Times Cirilica" w:hAnsi="Times Cirilica"/>
          <w:szCs w:val="24"/>
          <w:lang w:val="fr-FR"/>
        </w:rPr>
        <w:t xml:space="preserve"> </w:t>
      </w:r>
      <w:r w:rsidR="00D811D5">
        <w:rPr>
          <w:rFonts w:ascii="Times New Roman" w:hAnsi="Times New Roman"/>
          <w:bCs/>
          <w:sz w:val="24"/>
          <w:szCs w:val="24"/>
          <w:lang w:val="sr-Cyrl-BA"/>
        </w:rPr>
        <w:t>, на дан 31.12.20</w:t>
      </w:r>
      <w:r w:rsidR="00D811D5">
        <w:rPr>
          <w:rFonts w:ascii="Times New Roman" w:hAnsi="Times New Roman"/>
          <w:bCs/>
          <w:sz w:val="24"/>
          <w:szCs w:val="24"/>
          <w:lang w:val="sr-Latn-BA"/>
        </w:rPr>
        <w:t>1</w:t>
      </w:r>
      <w:r w:rsidR="000D0563">
        <w:rPr>
          <w:rFonts w:ascii="Times New Roman" w:hAnsi="Times New Roman"/>
          <w:bCs/>
          <w:sz w:val="24"/>
          <w:szCs w:val="24"/>
          <w:lang w:val="sr-Latn-BA"/>
        </w:rPr>
        <w:t>8</w:t>
      </w:r>
      <w:r w:rsidRPr="007D7FD6">
        <w:rPr>
          <w:rFonts w:ascii="Times New Roman" w:hAnsi="Times New Roman"/>
          <w:bCs/>
          <w:sz w:val="24"/>
          <w:szCs w:val="24"/>
          <w:lang w:val="sr-Cyrl-BA"/>
        </w:rPr>
        <w:t>. године, изјављујемо следеће:</w:t>
      </w:r>
    </w:p>
    <w:p w:rsidR="007D7FD6" w:rsidRPr="007D7FD6" w:rsidRDefault="007D7FD6" w:rsidP="003C32E5">
      <w:pPr>
        <w:jc w:val="both"/>
        <w:rPr>
          <w:rFonts w:ascii="Times New Roman" w:hAnsi="Times New Roman"/>
          <w:bCs/>
          <w:sz w:val="24"/>
          <w:szCs w:val="24"/>
          <w:lang w:val="sr-Cyrl-BA"/>
        </w:rPr>
      </w:pPr>
    </w:p>
    <w:p w:rsidR="003C32E5" w:rsidRPr="007D7FD6" w:rsidRDefault="003C32E5" w:rsidP="003C32E5">
      <w:pPr>
        <w:jc w:val="both"/>
        <w:rPr>
          <w:rFonts w:ascii="Times New Roman" w:hAnsi="Times New Roman"/>
          <w:bCs/>
          <w:sz w:val="24"/>
          <w:szCs w:val="24"/>
          <w:lang w:val="sr-Cyrl-BA"/>
        </w:rPr>
      </w:pPr>
    </w:p>
    <w:p w:rsidR="005803DE" w:rsidRDefault="003C32E5" w:rsidP="003C32E5">
      <w:pPr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 w:rsidRPr="007D7FD6">
        <w:rPr>
          <w:rFonts w:ascii="Times New Roman" w:hAnsi="Times New Roman"/>
          <w:bCs/>
          <w:sz w:val="24"/>
          <w:szCs w:val="24"/>
          <w:lang w:val="sr-Cyrl-BA"/>
        </w:rPr>
        <w:t>Сво особље ангажовано на ревизији финансијск</w:t>
      </w:r>
      <w:r w:rsidR="005803DE">
        <w:rPr>
          <w:rFonts w:ascii="Times New Roman" w:hAnsi="Times New Roman"/>
          <w:bCs/>
          <w:sz w:val="24"/>
          <w:szCs w:val="24"/>
          <w:lang w:val="sr-Cyrl-BA"/>
        </w:rPr>
        <w:t>их извјештаја, на дан 31.12.201</w:t>
      </w:r>
      <w:r w:rsidR="000D0563">
        <w:rPr>
          <w:rFonts w:ascii="Times New Roman" w:hAnsi="Times New Roman"/>
          <w:bCs/>
          <w:sz w:val="24"/>
          <w:szCs w:val="24"/>
          <w:lang w:val="sr-Latn-BA"/>
        </w:rPr>
        <w:t>8</w:t>
      </w:r>
      <w:r w:rsidRPr="007D7FD6">
        <w:rPr>
          <w:rFonts w:ascii="Times New Roman" w:hAnsi="Times New Roman"/>
          <w:bCs/>
          <w:sz w:val="24"/>
          <w:szCs w:val="24"/>
          <w:lang w:val="sr-Cyrl-BA"/>
        </w:rPr>
        <w:t>.</w:t>
      </w:r>
      <w:r w:rsidR="005803DE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</w:p>
    <w:p w:rsidR="003C32E5" w:rsidRPr="007D7FD6" w:rsidRDefault="003C32E5" w:rsidP="005803DE">
      <w:pPr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 w:rsidRPr="007D7FD6">
        <w:rPr>
          <w:rFonts w:ascii="Times New Roman" w:hAnsi="Times New Roman"/>
          <w:bCs/>
          <w:sz w:val="24"/>
          <w:szCs w:val="24"/>
          <w:lang w:val="sr-Cyrl-BA"/>
        </w:rPr>
        <w:t>године,</w:t>
      </w:r>
      <w:r w:rsidR="005D2FD5" w:rsidRPr="007D7FD6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5D2FD5" w:rsidRPr="007D7FD6">
        <w:rPr>
          <w:rFonts w:ascii="Times New Roman" w:hAnsi="Times New Roman"/>
          <w:sz w:val="24"/>
          <w:szCs w:val="24"/>
          <w:lang w:val="sr-Cyrl-BA"/>
        </w:rPr>
        <w:t>Електрокерамичко</w:t>
      </w:r>
      <w:r w:rsidR="005D2FD5" w:rsidRPr="007D7FD6">
        <w:rPr>
          <w:rFonts w:ascii="Times Cirilica" w:hAnsi="Times Cirilica"/>
          <w:sz w:val="24"/>
          <w:szCs w:val="24"/>
          <w:lang w:val="sr-Cyrl-BA"/>
        </w:rPr>
        <w:t xml:space="preserve"> </w:t>
      </w:r>
      <w:r w:rsidR="005D2FD5" w:rsidRPr="007D7FD6">
        <w:rPr>
          <w:rFonts w:ascii="Times New Roman" w:hAnsi="Times New Roman"/>
          <w:sz w:val="24"/>
          <w:szCs w:val="24"/>
          <w:lang w:val="sr-Cyrl-BA"/>
        </w:rPr>
        <w:t>предузеће</w:t>
      </w:r>
      <w:r w:rsidR="005D2FD5" w:rsidRPr="007D7FD6">
        <w:rPr>
          <w:rFonts w:ascii="Times New Roman" w:hAnsi="Times New Roman"/>
          <w:sz w:val="24"/>
          <w:szCs w:val="24"/>
          <w:lang w:val="fr-FR"/>
        </w:rPr>
        <w:t xml:space="preserve"> "</w:t>
      </w:r>
      <w:r w:rsidR="005D2FD5" w:rsidRPr="007D7FD6">
        <w:rPr>
          <w:rFonts w:ascii="Times New Roman" w:hAnsi="Times New Roman"/>
          <w:sz w:val="24"/>
          <w:szCs w:val="24"/>
          <w:lang w:val="sr-Cyrl-BA"/>
        </w:rPr>
        <w:t>ЕЛКЕР</w:t>
      </w:r>
      <w:r w:rsidR="005D2FD5" w:rsidRPr="007D7FD6">
        <w:rPr>
          <w:rFonts w:ascii="Times New Roman" w:hAnsi="Times New Roman"/>
          <w:sz w:val="24"/>
          <w:szCs w:val="24"/>
          <w:lang w:val="fr-FR"/>
        </w:rPr>
        <w:t>" А.Д.</w:t>
      </w:r>
      <w:r w:rsidR="005D2FD5" w:rsidRPr="007D7FD6">
        <w:rPr>
          <w:rFonts w:ascii="Times Cirilica" w:hAnsi="Times Cirilica"/>
          <w:szCs w:val="24"/>
          <w:lang w:val="fr-FR"/>
        </w:rPr>
        <w:t xml:space="preserve"> </w:t>
      </w:r>
      <w:proofErr w:type="spellStart"/>
      <w:r w:rsidR="005D2FD5" w:rsidRPr="007D7FD6">
        <w:rPr>
          <w:rFonts w:ascii="Times New Roman" w:hAnsi="Times New Roman"/>
          <w:szCs w:val="24"/>
          <w:lang w:val="fr-FR"/>
        </w:rPr>
        <w:t>Љубија</w:t>
      </w:r>
      <w:proofErr w:type="spellEnd"/>
      <w:r w:rsidR="005D2FD5" w:rsidRPr="007D7FD6">
        <w:rPr>
          <w:rFonts w:ascii="Times Cirilica" w:hAnsi="Times Cirilica"/>
          <w:szCs w:val="24"/>
          <w:lang w:val="fr-FR"/>
        </w:rPr>
        <w:t xml:space="preserve"> </w:t>
      </w:r>
      <w:r w:rsidRPr="007D7FD6">
        <w:rPr>
          <w:rFonts w:ascii="Times New Roman" w:hAnsi="Times New Roman"/>
          <w:bCs/>
          <w:sz w:val="24"/>
          <w:szCs w:val="24"/>
          <w:lang w:val="sr-Cyrl-BA"/>
        </w:rPr>
        <w:t>, поштује правила Независности и Квалификација дефинисаних у Кодексу етике рачуноводствених експерата, Рачуноводствених стандарда и Стандарда ревизије.</w:t>
      </w:r>
    </w:p>
    <w:p w:rsidR="003C32E5" w:rsidRPr="007D7FD6" w:rsidRDefault="003C32E5" w:rsidP="003C32E5">
      <w:pPr>
        <w:jc w:val="both"/>
        <w:rPr>
          <w:rFonts w:ascii="Times New Roman" w:hAnsi="Times New Roman"/>
          <w:bCs/>
          <w:sz w:val="24"/>
          <w:szCs w:val="24"/>
          <w:lang w:val="sr-Cyrl-BA"/>
        </w:rPr>
      </w:pPr>
    </w:p>
    <w:p w:rsidR="007D7FD6" w:rsidRPr="007D7FD6" w:rsidRDefault="007D7FD6" w:rsidP="003C32E5">
      <w:pPr>
        <w:jc w:val="both"/>
        <w:rPr>
          <w:rFonts w:ascii="Times New Roman" w:hAnsi="Times New Roman"/>
          <w:bCs/>
          <w:sz w:val="24"/>
          <w:szCs w:val="24"/>
          <w:lang w:val="sr-Cyrl-BA"/>
        </w:rPr>
      </w:pPr>
    </w:p>
    <w:p w:rsidR="003C32E5" w:rsidRPr="007D7FD6" w:rsidRDefault="003C32E5" w:rsidP="003C32E5">
      <w:pPr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 w:rsidRPr="007D7FD6">
        <w:rPr>
          <w:rFonts w:ascii="Times New Roman" w:hAnsi="Times New Roman"/>
          <w:bCs/>
          <w:sz w:val="24"/>
          <w:szCs w:val="24"/>
          <w:lang w:val="sr-Cyrl-BA"/>
        </w:rPr>
        <w:t>Сво ангажовано особље је независно од акционара, власника и компанија везаних за</w:t>
      </w:r>
    </w:p>
    <w:p w:rsidR="003C32E5" w:rsidRPr="007D7FD6" w:rsidRDefault="005D2FD5" w:rsidP="003C32E5">
      <w:pPr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 w:rsidRPr="007D7FD6">
        <w:rPr>
          <w:rFonts w:ascii="Times New Roman" w:hAnsi="Times New Roman"/>
          <w:sz w:val="24"/>
          <w:szCs w:val="24"/>
          <w:lang w:val="sr-Cyrl-BA"/>
        </w:rPr>
        <w:t>Електрокерамичко</w:t>
      </w:r>
      <w:r w:rsidRPr="007D7FD6">
        <w:rPr>
          <w:rFonts w:ascii="Times Cirilica" w:hAnsi="Times Cirilica"/>
          <w:sz w:val="24"/>
          <w:szCs w:val="24"/>
          <w:lang w:val="sr-Cyrl-BA"/>
        </w:rPr>
        <w:t xml:space="preserve"> </w:t>
      </w:r>
      <w:r w:rsidRPr="007D7FD6">
        <w:rPr>
          <w:rFonts w:ascii="Times New Roman" w:hAnsi="Times New Roman"/>
          <w:sz w:val="24"/>
          <w:szCs w:val="24"/>
          <w:lang w:val="sr-Cyrl-BA"/>
        </w:rPr>
        <w:t>предузеће</w:t>
      </w:r>
      <w:r w:rsidR="00232878" w:rsidRPr="007D7FD6">
        <w:rPr>
          <w:rFonts w:ascii="Times New Roman" w:hAnsi="Times New Roman"/>
          <w:sz w:val="24"/>
          <w:szCs w:val="24"/>
          <w:lang w:val="fr-FR"/>
        </w:rPr>
        <w:t xml:space="preserve"> "</w:t>
      </w:r>
      <w:r w:rsidRPr="007D7FD6">
        <w:rPr>
          <w:rFonts w:ascii="Times New Roman" w:hAnsi="Times New Roman"/>
          <w:sz w:val="24"/>
          <w:szCs w:val="24"/>
          <w:lang w:val="sr-Cyrl-BA"/>
        </w:rPr>
        <w:t>ЕЛКЕР</w:t>
      </w:r>
      <w:r w:rsidR="00232878" w:rsidRPr="007D7FD6">
        <w:rPr>
          <w:rFonts w:ascii="Times New Roman" w:hAnsi="Times New Roman"/>
          <w:sz w:val="24"/>
          <w:szCs w:val="24"/>
          <w:lang w:val="fr-FR"/>
        </w:rPr>
        <w:t xml:space="preserve">" </w:t>
      </w:r>
      <w:r w:rsidRPr="007D7FD6">
        <w:rPr>
          <w:rFonts w:ascii="Times New Roman" w:hAnsi="Times New Roman"/>
          <w:sz w:val="24"/>
          <w:szCs w:val="24"/>
          <w:lang w:val="sr-Cyrl-BA"/>
        </w:rPr>
        <w:t>А.Д.</w:t>
      </w:r>
      <w:r w:rsidRPr="007D7FD6">
        <w:rPr>
          <w:rFonts w:ascii="Times Cirilica" w:hAnsi="Times Cirilica"/>
          <w:szCs w:val="24"/>
          <w:lang w:val="fr-FR"/>
        </w:rPr>
        <w:t xml:space="preserve"> </w:t>
      </w:r>
      <w:proofErr w:type="spellStart"/>
      <w:r w:rsidRPr="007D7FD6">
        <w:rPr>
          <w:rFonts w:ascii="Times New Roman" w:hAnsi="Times New Roman"/>
          <w:szCs w:val="24"/>
          <w:lang w:val="fr-FR"/>
        </w:rPr>
        <w:t>Љубија</w:t>
      </w:r>
      <w:proofErr w:type="spellEnd"/>
      <w:r w:rsidRPr="007D7FD6">
        <w:rPr>
          <w:rFonts w:ascii="Times Cirilica" w:hAnsi="Times Cirilica"/>
          <w:szCs w:val="24"/>
          <w:lang w:val="fr-FR"/>
        </w:rPr>
        <w:t xml:space="preserve"> </w:t>
      </w:r>
      <w:r w:rsidRPr="007D7FD6">
        <w:rPr>
          <w:rFonts w:ascii="Times Cirilica" w:hAnsi="Times Cirilica"/>
          <w:sz w:val="24"/>
          <w:szCs w:val="24"/>
          <w:lang w:val="fr-FR"/>
        </w:rPr>
        <w:t>.</w:t>
      </w:r>
    </w:p>
    <w:p w:rsidR="003C32E5" w:rsidRPr="007D7FD6" w:rsidRDefault="003C32E5" w:rsidP="003C32E5">
      <w:pPr>
        <w:jc w:val="both"/>
        <w:rPr>
          <w:rFonts w:ascii="Times New Roman" w:hAnsi="Times New Roman"/>
          <w:bCs/>
          <w:sz w:val="24"/>
          <w:szCs w:val="24"/>
          <w:lang w:val="sr-Cyrl-BA"/>
        </w:rPr>
      </w:pPr>
    </w:p>
    <w:p w:rsidR="006244AE" w:rsidRPr="00A36397" w:rsidRDefault="006244AE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CF4C81" w:rsidRPr="00A36397" w:rsidRDefault="00CF4C81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CF4C81" w:rsidRPr="00A36397" w:rsidRDefault="00CF4C8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A36397">
        <w:rPr>
          <w:rFonts w:ascii="Times New Roman" w:hAnsi="Times New Roman"/>
          <w:sz w:val="24"/>
          <w:szCs w:val="24"/>
          <w:lang w:val="ru-RU"/>
        </w:rPr>
        <w:t>РЕВИЗОР: “П</w:t>
      </w:r>
      <w:r w:rsidR="00D811D5">
        <w:rPr>
          <w:rFonts w:ascii="Times New Roman" w:hAnsi="Times New Roman"/>
          <w:sz w:val="24"/>
          <w:szCs w:val="24"/>
          <w:lang w:val="sr-Latn-BA"/>
        </w:rPr>
        <w:t>ОСЛОВНИ ИНФОРМАТОР-ПД</w:t>
      </w:r>
      <w:r w:rsidRPr="00A36397">
        <w:rPr>
          <w:rFonts w:ascii="Times New Roman" w:hAnsi="Times New Roman"/>
          <w:sz w:val="24"/>
          <w:szCs w:val="24"/>
          <w:lang w:val="ru-RU"/>
        </w:rPr>
        <w:t xml:space="preserve">” Д.О.О. </w:t>
      </w:r>
      <w:r w:rsidR="00D811D5">
        <w:rPr>
          <w:rFonts w:ascii="Times New Roman" w:hAnsi="Times New Roman"/>
          <w:sz w:val="24"/>
          <w:szCs w:val="24"/>
          <w:lang w:val="ru-RU"/>
        </w:rPr>
        <w:t>Приједор</w:t>
      </w:r>
    </w:p>
    <w:p w:rsidR="00CF4C81" w:rsidRPr="00A36397" w:rsidRDefault="00CF4C81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CF4C81" w:rsidRPr="006375B4" w:rsidRDefault="00CF4C8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6375B4">
        <w:rPr>
          <w:rFonts w:ascii="Times New Roman" w:hAnsi="Times New Roman"/>
          <w:sz w:val="24"/>
          <w:szCs w:val="24"/>
          <w:lang w:val="ru-RU"/>
        </w:rPr>
        <w:t>Име и презиме</w:t>
      </w:r>
    </w:p>
    <w:p w:rsidR="00CF4C81" w:rsidRPr="006375B4" w:rsidRDefault="00CF4C81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CF4C81" w:rsidRPr="00D811D5" w:rsidRDefault="00D811D5">
      <w:p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Драгољуб Савић</w:t>
      </w:r>
    </w:p>
    <w:p w:rsidR="001D1343" w:rsidRPr="006375B4" w:rsidRDefault="001D1343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C2362D" w:rsidRPr="006375B4" w:rsidRDefault="00C2362D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1D1343" w:rsidRPr="006375B4" w:rsidRDefault="001D1343" w:rsidP="00FB6C02">
      <w:pPr>
        <w:tabs>
          <w:tab w:val="left" w:pos="9214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7D7FD6" w:rsidRPr="006375B4" w:rsidRDefault="007D7FD6">
      <w:pPr>
        <w:rPr>
          <w:rFonts w:ascii="Times New Roman" w:hAnsi="Times New Roman"/>
          <w:sz w:val="24"/>
          <w:szCs w:val="24"/>
          <w:lang w:val="ru-RU"/>
        </w:rPr>
      </w:pPr>
    </w:p>
    <w:sectPr w:rsidR="007D7FD6" w:rsidRPr="006375B4" w:rsidSect="007E312E">
      <w:footerReference w:type="even" r:id="rId10"/>
      <w:footerReference w:type="default" r:id="rId11"/>
      <w:pgSz w:w="11907" w:h="16840" w:code="9"/>
      <w:pgMar w:top="1134" w:right="1134" w:bottom="1134" w:left="1134" w:header="851" w:footer="851" w:gutter="0"/>
      <w:pgNumType w:start="2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1C3" w:rsidRDefault="001221C3">
      <w:r>
        <w:separator/>
      </w:r>
    </w:p>
  </w:endnote>
  <w:endnote w:type="continuationSeparator" w:id="0">
    <w:p w:rsidR="001221C3" w:rsidRDefault="00122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YU C Times">
    <w:altName w:val="Courier New"/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343" w:rsidRDefault="00DC6C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D134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1343" w:rsidRDefault="001D134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343" w:rsidRPr="007D7FD6" w:rsidRDefault="00016EF8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24"/>
        <w:szCs w:val="24"/>
      </w:rPr>
    </w:pPr>
    <w:r>
      <w:rPr>
        <w:rStyle w:val="PageNumber"/>
        <w:rFonts w:ascii="Times New Roman" w:hAnsi="Times New Roman"/>
        <w:sz w:val="24"/>
        <w:szCs w:val="24"/>
      </w:rPr>
      <w:t>2</w:t>
    </w:r>
    <w:r w:rsidR="000D0563">
      <w:rPr>
        <w:rStyle w:val="PageNumber"/>
        <w:rFonts w:ascii="Times New Roman" w:hAnsi="Times New Roman"/>
        <w:sz w:val="24"/>
        <w:szCs w:val="24"/>
      </w:rPr>
      <w:t>5</w:t>
    </w:r>
  </w:p>
  <w:p w:rsidR="001D1343" w:rsidRDefault="001D134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1C3" w:rsidRDefault="001221C3">
      <w:r>
        <w:separator/>
      </w:r>
    </w:p>
  </w:footnote>
  <w:footnote w:type="continuationSeparator" w:id="0">
    <w:p w:rsidR="001221C3" w:rsidRDefault="001221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3F36"/>
    <w:multiLevelType w:val="singleLevel"/>
    <w:tmpl w:val="8C58988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">
    <w:nsid w:val="2A6D45ED"/>
    <w:multiLevelType w:val="singleLevel"/>
    <w:tmpl w:val="CFDA79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">
    <w:nsid w:val="335C024C"/>
    <w:multiLevelType w:val="singleLevel"/>
    <w:tmpl w:val="8AB6C8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>
    <w:nsid w:val="45367990"/>
    <w:multiLevelType w:val="hybridMultilevel"/>
    <w:tmpl w:val="81BC869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8637CD"/>
    <w:multiLevelType w:val="singleLevel"/>
    <w:tmpl w:val="E6EA1EE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1093"/>
    <w:rsid w:val="00016EF8"/>
    <w:rsid w:val="00025E39"/>
    <w:rsid w:val="00087233"/>
    <w:rsid w:val="000A5402"/>
    <w:rsid w:val="000A5CFE"/>
    <w:rsid w:val="000D0563"/>
    <w:rsid w:val="000E1EA8"/>
    <w:rsid w:val="000F1C38"/>
    <w:rsid w:val="000F606A"/>
    <w:rsid w:val="00100BED"/>
    <w:rsid w:val="001221C3"/>
    <w:rsid w:val="001341DA"/>
    <w:rsid w:val="0013559B"/>
    <w:rsid w:val="001371D2"/>
    <w:rsid w:val="00147F2A"/>
    <w:rsid w:val="0015688F"/>
    <w:rsid w:val="00160FD0"/>
    <w:rsid w:val="0016366A"/>
    <w:rsid w:val="00190337"/>
    <w:rsid w:val="001B04A8"/>
    <w:rsid w:val="001D1343"/>
    <w:rsid w:val="001D2888"/>
    <w:rsid w:val="0022563B"/>
    <w:rsid w:val="00232878"/>
    <w:rsid w:val="00237182"/>
    <w:rsid w:val="00287F30"/>
    <w:rsid w:val="002B0263"/>
    <w:rsid w:val="002B3E52"/>
    <w:rsid w:val="002B77E4"/>
    <w:rsid w:val="002C323B"/>
    <w:rsid w:val="002C7B59"/>
    <w:rsid w:val="002F597D"/>
    <w:rsid w:val="003366F0"/>
    <w:rsid w:val="00337681"/>
    <w:rsid w:val="003460C0"/>
    <w:rsid w:val="00357D54"/>
    <w:rsid w:val="0037468A"/>
    <w:rsid w:val="0038131A"/>
    <w:rsid w:val="003C32E5"/>
    <w:rsid w:val="003D227A"/>
    <w:rsid w:val="003F25BB"/>
    <w:rsid w:val="0040379F"/>
    <w:rsid w:val="00417D5F"/>
    <w:rsid w:val="0049248F"/>
    <w:rsid w:val="004A160E"/>
    <w:rsid w:val="004E5AFC"/>
    <w:rsid w:val="004E6197"/>
    <w:rsid w:val="00501252"/>
    <w:rsid w:val="00513773"/>
    <w:rsid w:val="00523C0F"/>
    <w:rsid w:val="005359BB"/>
    <w:rsid w:val="00563738"/>
    <w:rsid w:val="005803DE"/>
    <w:rsid w:val="005C2842"/>
    <w:rsid w:val="005D2FD5"/>
    <w:rsid w:val="005E4250"/>
    <w:rsid w:val="00602208"/>
    <w:rsid w:val="006244AE"/>
    <w:rsid w:val="0062627B"/>
    <w:rsid w:val="006375B4"/>
    <w:rsid w:val="00685099"/>
    <w:rsid w:val="006A0A7F"/>
    <w:rsid w:val="006B7FA3"/>
    <w:rsid w:val="006D6A2B"/>
    <w:rsid w:val="00726CB9"/>
    <w:rsid w:val="00747E53"/>
    <w:rsid w:val="00750BAD"/>
    <w:rsid w:val="0075631B"/>
    <w:rsid w:val="0075784E"/>
    <w:rsid w:val="007A4E68"/>
    <w:rsid w:val="007C7E1E"/>
    <w:rsid w:val="007D7FD6"/>
    <w:rsid w:val="007E312E"/>
    <w:rsid w:val="007E651B"/>
    <w:rsid w:val="00802E8B"/>
    <w:rsid w:val="00803F80"/>
    <w:rsid w:val="00821591"/>
    <w:rsid w:val="008238F2"/>
    <w:rsid w:val="00855907"/>
    <w:rsid w:val="00862809"/>
    <w:rsid w:val="008630CE"/>
    <w:rsid w:val="00872928"/>
    <w:rsid w:val="008B18D8"/>
    <w:rsid w:val="008C1C1D"/>
    <w:rsid w:val="008E4C9D"/>
    <w:rsid w:val="008F19BA"/>
    <w:rsid w:val="008F4D08"/>
    <w:rsid w:val="0093694B"/>
    <w:rsid w:val="00945981"/>
    <w:rsid w:val="00965C18"/>
    <w:rsid w:val="009B5983"/>
    <w:rsid w:val="009C63A6"/>
    <w:rsid w:val="009D37CA"/>
    <w:rsid w:val="00A16BA0"/>
    <w:rsid w:val="00A2729C"/>
    <w:rsid w:val="00A36397"/>
    <w:rsid w:val="00A42764"/>
    <w:rsid w:val="00A908F4"/>
    <w:rsid w:val="00A91452"/>
    <w:rsid w:val="00A922E6"/>
    <w:rsid w:val="00AB60A1"/>
    <w:rsid w:val="00AB6E48"/>
    <w:rsid w:val="00AD14FD"/>
    <w:rsid w:val="00AE2E1A"/>
    <w:rsid w:val="00B11552"/>
    <w:rsid w:val="00B1350C"/>
    <w:rsid w:val="00B30691"/>
    <w:rsid w:val="00B334D9"/>
    <w:rsid w:val="00B370A2"/>
    <w:rsid w:val="00B52C47"/>
    <w:rsid w:val="00B63689"/>
    <w:rsid w:val="00B72C5F"/>
    <w:rsid w:val="00B86535"/>
    <w:rsid w:val="00B95C86"/>
    <w:rsid w:val="00BC21E6"/>
    <w:rsid w:val="00BC6082"/>
    <w:rsid w:val="00BE768A"/>
    <w:rsid w:val="00C01AE7"/>
    <w:rsid w:val="00C2362D"/>
    <w:rsid w:val="00C3207F"/>
    <w:rsid w:val="00C51438"/>
    <w:rsid w:val="00C806D2"/>
    <w:rsid w:val="00CB7958"/>
    <w:rsid w:val="00CC1C17"/>
    <w:rsid w:val="00CF4C81"/>
    <w:rsid w:val="00CF6724"/>
    <w:rsid w:val="00D643AD"/>
    <w:rsid w:val="00D66B13"/>
    <w:rsid w:val="00D811D5"/>
    <w:rsid w:val="00D866F4"/>
    <w:rsid w:val="00DA1093"/>
    <w:rsid w:val="00DA75A5"/>
    <w:rsid w:val="00DC328C"/>
    <w:rsid w:val="00DC6CFE"/>
    <w:rsid w:val="00DE5FB8"/>
    <w:rsid w:val="00DF5B9B"/>
    <w:rsid w:val="00DF619B"/>
    <w:rsid w:val="00E41104"/>
    <w:rsid w:val="00E83F69"/>
    <w:rsid w:val="00EB2807"/>
    <w:rsid w:val="00EF144C"/>
    <w:rsid w:val="00F034E8"/>
    <w:rsid w:val="00F05608"/>
    <w:rsid w:val="00F3141B"/>
    <w:rsid w:val="00F634FA"/>
    <w:rsid w:val="00F82D9A"/>
    <w:rsid w:val="00FB2BED"/>
    <w:rsid w:val="00FB3326"/>
    <w:rsid w:val="00FB6C02"/>
    <w:rsid w:val="00FC0642"/>
    <w:rsid w:val="00FC6A7E"/>
    <w:rsid w:val="00FF6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66F0"/>
    <w:rPr>
      <w:rFonts w:ascii="YU C Times" w:hAnsi="YU C Times"/>
      <w:sz w:val="22"/>
    </w:rPr>
  </w:style>
  <w:style w:type="paragraph" w:styleId="Heading1">
    <w:name w:val="heading 1"/>
    <w:basedOn w:val="Normal"/>
    <w:next w:val="Normal"/>
    <w:qFormat/>
    <w:rsid w:val="006B7FA3"/>
    <w:pPr>
      <w:keepNext/>
      <w:jc w:val="center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rsid w:val="006B7FA3"/>
    <w:pPr>
      <w:keepNext/>
      <w:jc w:val="center"/>
      <w:outlineLvl w:val="1"/>
    </w:pPr>
    <w:rPr>
      <w:rFonts w:ascii="Times New Roman" w:hAnsi="Times New Roman"/>
      <w:b/>
      <w:bCs/>
      <w:sz w:val="24"/>
    </w:rPr>
  </w:style>
  <w:style w:type="paragraph" w:styleId="Heading3">
    <w:name w:val="heading 3"/>
    <w:basedOn w:val="Normal"/>
    <w:next w:val="Normal"/>
    <w:qFormat/>
    <w:rsid w:val="006B7FA3"/>
    <w:pPr>
      <w:keepNext/>
      <w:spacing w:line="360" w:lineRule="auto"/>
      <w:jc w:val="both"/>
      <w:outlineLvl w:val="2"/>
    </w:pPr>
    <w:rPr>
      <w:rFonts w:ascii="Times New Roman" w:hAnsi="Times New Roman"/>
      <w:b/>
      <w:sz w:val="21"/>
    </w:rPr>
  </w:style>
  <w:style w:type="paragraph" w:styleId="Heading5">
    <w:name w:val="heading 5"/>
    <w:basedOn w:val="Normal"/>
    <w:next w:val="Normal"/>
    <w:qFormat/>
    <w:rsid w:val="00B115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B7FA3"/>
    <w:pPr>
      <w:tabs>
        <w:tab w:val="left" w:pos="993"/>
      </w:tabs>
      <w:spacing w:line="360" w:lineRule="auto"/>
      <w:jc w:val="both"/>
    </w:pPr>
  </w:style>
  <w:style w:type="paragraph" w:styleId="BodyText2">
    <w:name w:val="Body Text 2"/>
    <w:basedOn w:val="Normal"/>
    <w:rsid w:val="006B7FA3"/>
    <w:pPr>
      <w:jc w:val="both"/>
    </w:pPr>
    <w:rPr>
      <w:rFonts w:ascii="Times New Roman" w:hAnsi="Times New Roman"/>
      <w:sz w:val="24"/>
    </w:rPr>
  </w:style>
  <w:style w:type="paragraph" w:styleId="Footer">
    <w:name w:val="footer"/>
    <w:basedOn w:val="Normal"/>
    <w:rsid w:val="006B7FA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B7FA3"/>
  </w:style>
  <w:style w:type="paragraph" w:styleId="BalloonText">
    <w:name w:val="Balloon Text"/>
    <w:basedOn w:val="Normal"/>
    <w:semiHidden/>
    <w:rsid w:val="00FB6C02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B370A2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115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7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pismo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148DF-375A-4664-9D22-9EF4A15A2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pismo 2002</Template>
  <TotalTime>19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"POSLOVNI INFORMATOR-REVIZIJA"</vt:lpstr>
      <vt:lpstr>"POSLOVNI INFORMATOR-REVIZIJA"</vt:lpstr>
    </vt:vector>
  </TitlesOfParts>
  <Company> </Company>
  <LinksUpToDate>false</LinksUpToDate>
  <CharactersWithSpaces>1105</CharactersWithSpaces>
  <SharedDoc>false</SharedDoc>
  <HLinks>
    <vt:vector size="6" baseType="variant">
      <vt:variant>
        <vt:i4>4456552</vt:i4>
      </vt:variant>
      <vt:variant>
        <vt:i4>0</vt:i4>
      </vt:variant>
      <vt:variant>
        <vt:i4>0</vt:i4>
      </vt:variant>
      <vt:variant>
        <vt:i4>5</vt:i4>
      </vt:variant>
      <vt:variant>
        <vt:lpwstr>mailto:primanota@teol.net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"POSLOVNI INFORMATOR-REVIZIJA"</dc:title>
  <dc:subject/>
  <dc:creator>informator</dc:creator>
  <cp:keywords/>
  <cp:lastModifiedBy>EC</cp:lastModifiedBy>
  <cp:revision>25</cp:revision>
  <cp:lastPrinted>2019-05-24T12:09:00Z</cp:lastPrinted>
  <dcterms:created xsi:type="dcterms:W3CDTF">2015-06-12T07:43:00Z</dcterms:created>
  <dcterms:modified xsi:type="dcterms:W3CDTF">2019-05-24T12:09:00Z</dcterms:modified>
</cp:coreProperties>
</file>